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BE2B9D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BE2B9D">
        <w:rPr>
          <w:sz w:val="32"/>
          <w:szCs w:val="32"/>
          <w:lang w:val="nl-NL"/>
        </w:rPr>
        <w:t xml:space="preserve">Perceel </w:t>
      </w:r>
      <w:r w:rsidR="00216B78" w:rsidRPr="00BE2B9D">
        <w:rPr>
          <w:sz w:val="32"/>
          <w:szCs w:val="32"/>
          <w:lang w:val="nl-NL"/>
        </w:rPr>
        <w:t>4</w:t>
      </w:r>
      <w:r w:rsidR="00F36F56" w:rsidRPr="00BE2B9D">
        <w:rPr>
          <w:sz w:val="32"/>
          <w:szCs w:val="32"/>
          <w:lang w:val="nl-NL"/>
        </w:rPr>
        <w:t xml:space="preserve">: </w:t>
      </w:r>
      <w:r w:rsidR="00216B78" w:rsidRPr="00BE2B9D">
        <w:rPr>
          <w:sz w:val="32"/>
          <w:szCs w:val="32"/>
          <w:lang w:val="nl-NL"/>
        </w:rPr>
        <w:t>Ondergrondse Infrastructuur</w:t>
      </w:r>
    </w:p>
    <w:p w:rsidR="004053DC" w:rsidRPr="0030396C" w:rsidRDefault="004053DC" w:rsidP="004053DC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 xml:space="preserve">6 en 7 </w:t>
      </w:r>
      <w:r w:rsidRPr="0030396C">
        <w:rPr>
          <w:rFonts w:ascii="Calibri" w:hAnsi="Calibri" w:cs="Calibri"/>
          <w:b/>
          <w:sz w:val="24"/>
          <w:szCs w:val="24"/>
        </w:rPr>
        <w:t>–</w:t>
      </w:r>
      <w:r>
        <w:rPr>
          <w:rFonts w:ascii="Calibri" w:hAnsi="Calibri" w:cs="Calibri"/>
          <w:b/>
          <w:sz w:val="24"/>
          <w:szCs w:val="24"/>
        </w:rPr>
        <w:t xml:space="preserve"> Standaardformulier E/F Kerncompetenties/Selectiecriteria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6B06A3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BD1466">
              <w:rPr>
                <w:rFonts w:ascii="Calibri" w:hAnsi="Calibri" w:cs="Calibri"/>
                <w:sz w:val="24"/>
                <w:szCs w:val="24"/>
              </w:rPr>
              <w:t>4</w:t>
            </w:r>
          </w:p>
          <w:p w:rsidR="0030396C" w:rsidRPr="00645A41" w:rsidRDefault="00485996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485996">
              <w:rPr>
                <w:rFonts w:ascii="Calibri" w:hAnsi="Calibri" w:cs="Calibri"/>
                <w:b/>
                <w:i/>
                <w:sz w:val="24"/>
                <w:szCs w:val="24"/>
              </w:rPr>
              <w:t>Assetinformatie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BD1466" w:rsidP="00485996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P4</w:t>
            </w:r>
            <w:r w:rsidR="00893E77">
              <w:rPr>
                <w:rFonts w:ascii="Calibri" w:hAnsi="Calibri" w:cs="Calibri"/>
                <w:sz w:val="44"/>
                <w:szCs w:val="44"/>
              </w:rPr>
              <w:t>-K</w:t>
            </w:r>
            <w:r w:rsidR="00485996">
              <w:rPr>
                <w:rFonts w:ascii="Calibri" w:hAnsi="Calibri" w:cs="Calibri"/>
                <w:sz w:val="44"/>
                <w:szCs w:val="44"/>
              </w:rPr>
              <w:t>5</w:t>
            </w:r>
            <w:r w:rsidR="006B06A3">
              <w:rPr>
                <w:rFonts w:ascii="Calibri" w:hAnsi="Calibri" w:cs="Calibri"/>
                <w:sz w:val="44"/>
                <w:szCs w:val="44"/>
              </w:rPr>
              <w:t>/S3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ED3956" w:rsidRPr="00ED3956">
              <w:rPr>
                <w:rFonts w:ascii="Calibri" w:hAnsi="Calibri" w:cs="Calibri"/>
                <w:sz w:val="18"/>
                <w:szCs w:val="18"/>
              </w:rPr>
              <w:t xml:space="preserve">P4 – K5 </w:t>
            </w:r>
            <w:r w:rsidR="00485996" w:rsidRPr="00ED3956">
              <w:rPr>
                <w:rFonts w:ascii="Calibri" w:hAnsi="Calibri" w:cs="Calibri"/>
                <w:sz w:val="18"/>
                <w:szCs w:val="18"/>
              </w:rPr>
              <w:t>Assetinformatie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485996" w:rsidP="0044693F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485996">
              <w:rPr>
                <w:rFonts w:asciiTheme="minorHAnsi" w:hAnsiTheme="minorHAnsi" w:cstheme="minorHAnsi"/>
                <w:sz w:val="18"/>
                <w:szCs w:val="18"/>
              </w:rPr>
              <w:t>et registreren van objectgerichte informatie over assets in het areaal in een object managementsysteem en het communiceren met en aanleveren van deze informatie aan het informatiesysteem van de opdrachtgever</w:t>
            </w:r>
            <w:r w:rsidR="00ED395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44693F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485996" w:rsidP="00893E77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485996">
              <w:rPr>
                <w:rFonts w:asciiTheme="minorHAnsi" w:hAnsiTheme="minorHAnsi" w:cstheme="minorHAnsi"/>
                <w:sz w:val="18"/>
                <w:szCs w:val="18"/>
              </w:rPr>
              <w:t xml:space="preserve">Het referentieproject laat zien dat de asset-informatie objectgericht is ingedeeld, dat wil zeggen kenmerken, geografische gegevens, documenten en overige informatie over de assets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zijn gerelateerd aan het object</w:t>
            </w:r>
            <w:r w:rsidR="00ED395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485996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485996">
              <w:rPr>
                <w:rFonts w:asciiTheme="minorHAnsi" w:hAnsiTheme="minorHAnsi" w:cstheme="minorHAnsi"/>
                <w:sz w:val="18"/>
                <w:szCs w:val="18"/>
              </w:rPr>
              <w:t>Het referentieproject geeft inzicht in hoe de opdrachtnemer de kwaliteit van de data verzameling van het areaal in overeenstemming houdt met de situatie buiten</w:t>
            </w:r>
            <w:r w:rsidR="00ED395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AF704A" w:rsidRPr="0030396C" w:rsidTr="00BD1140">
        <w:trPr>
          <w:trHeight w:val="50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AF704A" w:rsidRPr="00AF704A" w:rsidRDefault="004C675E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4C675E">
              <w:rPr>
                <w:rFonts w:asciiTheme="minorHAnsi" w:hAnsiTheme="minorHAnsi" w:cstheme="minorHAnsi"/>
                <w:sz w:val="18"/>
                <w:szCs w:val="18"/>
              </w:rPr>
              <w:t>Het referentieproject omvat beheerobjecten met minimaal de volgende disciplines: kabels, leidingen, elektrotechnische- en werktuigbouwkundige installaties</w:t>
            </w:r>
            <w:r w:rsidR="00ED395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33E2D" w:rsidRPr="00433E2D" w:rsidRDefault="00433E2D" w:rsidP="00433E2D">
            <w:pPr>
              <w:pStyle w:val="Koptekst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AF704A" w:rsidRPr="0030396C" w:rsidRDefault="00433E2D" w:rsidP="00433E2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33E2D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B06A3" w:rsidRPr="006B06A3" w:rsidTr="00ED3956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6A3" w:rsidRPr="006B06A3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6B06A3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ED3956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ED3956" w:rsidRPr="00ED3956">
              <w:rPr>
                <w:rFonts w:ascii="Calibri" w:hAnsi="Calibri" w:cs="Calibri"/>
                <w:sz w:val="18"/>
                <w:szCs w:val="18"/>
              </w:rPr>
              <w:t>P4 – S3 Assetinformatie</w:t>
            </w:r>
          </w:p>
        </w:tc>
      </w:tr>
      <w:tr w:rsidR="006B06A3" w:rsidRPr="0030396C" w:rsidTr="006B06A3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06A3" w:rsidRPr="000A1689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6B06A3" w:rsidRPr="0030396C" w:rsidTr="00F10888">
        <w:trPr>
          <w:trHeight w:val="227"/>
        </w:trPr>
        <w:tc>
          <w:tcPr>
            <w:tcW w:w="4957" w:type="dxa"/>
          </w:tcPr>
          <w:p w:rsidR="006B06A3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communiceren met en aanleveren van </w:t>
            </w:r>
          </w:p>
          <w:p w:rsidR="006B06A3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informatie aan de opdrachtgever, conform een gegevens- c.q. </w:t>
            </w:r>
          </w:p>
          <w:p w:rsidR="006B06A3" w:rsidRPr="0030396C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A1689">
              <w:rPr>
                <w:rFonts w:ascii="Calibri" w:hAnsi="Calibri" w:cs="Calibri"/>
                <w:sz w:val="18"/>
                <w:szCs w:val="18"/>
              </w:rPr>
              <w:t>informatieleveringsovereenkomst</w:t>
            </w:r>
            <w:proofErr w:type="spellEnd"/>
            <w:r w:rsidR="00ED395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B06A3" w:rsidRPr="00457000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6A3" w:rsidRPr="0030396C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B06A3" w:rsidRPr="0030396C" w:rsidTr="00F10888">
        <w:trPr>
          <w:trHeight w:val="227"/>
        </w:trPr>
        <w:tc>
          <w:tcPr>
            <w:tcW w:w="4957" w:type="dxa"/>
          </w:tcPr>
          <w:p w:rsidR="006B06A3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ED3956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conform BIM (BIM zoals </w:t>
            </w:r>
            <w:r w:rsidR="00ED3956">
              <w:rPr>
                <w:rFonts w:ascii="Calibri" w:hAnsi="Calibri" w:cs="Calibri"/>
                <w:sz w:val="18"/>
                <w:szCs w:val="18"/>
              </w:rPr>
              <w:t>opgevat door de Bouw Informatie</w:t>
            </w:r>
          </w:p>
          <w:p w:rsidR="006B06A3" w:rsidRPr="0030396C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Raad)</w:t>
            </w:r>
            <w:r w:rsidR="00ED395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B06A3" w:rsidRPr="00457000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6A3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BE2B9D" w:rsidRDefault="00BE2B9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BE2B9D" w:rsidRPr="0030396C" w:rsidRDefault="00BE2B9D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6B06A3" w:rsidRPr="0030396C" w:rsidTr="00F10888">
        <w:trPr>
          <w:trHeight w:val="227"/>
        </w:trPr>
        <w:tc>
          <w:tcPr>
            <w:tcW w:w="4957" w:type="dxa"/>
          </w:tcPr>
          <w:p w:rsidR="006B06A3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6B06A3" w:rsidRPr="0030396C" w:rsidRDefault="006B06A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conform open standaarden</w:t>
            </w:r>
            <w:r w:rsidR="00ED395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B06A3" w:rsidRPr="00457000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6A3" w:rsidRPr="0030396C" w:rsidRDefault="006B06A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ED3956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ED3956" w:rsidRPr="00ED3956" w:rsidRDefault="00ED3956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ED3956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ED3956" w:rsidRPr="0030396C" w:rsidTr="00F10888">
        <w:trPr>
          <w:trHeight w:val="227"/>
        </w:trPr>
        <w:tc>
          <w:tcPr>
            <w:tcW w:w="4957" w:type="dxa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F10888">
        <w:trPr>
          <w:trHeight w:val="227"/>
        </w:trPr>
        <w:tc>
          <w:tcPr>
            <w:tcW w:w="4957" w:type="dxa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F10888">
        <w:trPr>
          <w:trHeight w:val="227"/>
        </w:trPr>
        <w:tc>
          <w:tcPr>
            <w:tcW w:w="4957" w:type="dxa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4C675E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F10888">
        <w:trPr>
          <w:trHeight w:val="227"/>
        </w:trPr>
        <w:tc>
          <w:tcPr>
            <w:tcW w:w="4957" w:type="dxa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F10888">
        <w:trPr>
          <w:trHeight w:val="227"/>
        </w:trPr>
        <w:tc>
          <w:tcPr>
            <w:tcW w:w="4957" w:type="dxa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D3956" w:rsidRPr="00457000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ED3956" w:rsidRPr="0030396C" w:rsidTr="00ED3956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ED3956" w:rsidRDefault="00ED3956" w:rsidP="00ED395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ED3956" w:rsidRPr="0030396C" w:rsidRDefault="00ED3956" w:rsidP="00ED395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</w:t>
            </w:r>
            <w:r>
              <w:rPr>
                <w:rFonts w:ascii="Calibri" w:hAnsi="Calibri" w:cs="Calibri"/>
                <w:sz w:val="18"/>
                <w:szCs w:val="18"/>
              </w:rPr>
              <w:t>edenheidsverklaring (verplicht);</w:t>
            </w:r>
          </w:p>
          <w:p w:rsidR="00ED3956" w:rsidRPr="00457000" w:rsidRDefault="00ED3956" w:rsidP="00ED395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BE2B9D" w:rsidRDefault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/>
    <w:p w:rsidR="00BE2B9D" w:rsidRPr="00BE2B9D" w:rsidRDefault="00BE2B9D" w:rsidP="00BE2B9D">
      <w:bookmarkStart w:id="0" w:name="_GoBack"/>
      <w:bookmarkEnd w:id="0"/>
    </w:p>
    <w:p w:rsidR="00BE2B9D" w:rsidRDefault="00BE2B9D" w:rsidP="00BE2B9D"/>
    <w:p w:rsidR="00BE2B9D" w:rsidRPr="00BE2B9D" w:rsidRDefault="00BE2B9D" w:rsidP="00BE2B9D"/>
    <w:p w:rsidR="00BE2B9D" w:rsidRDefault="00BE2B9D" w:rsidP="00BE2B9D"/>
    <w:p w:rsidR="00821E35" w:rsidRPr="00BE2B9D" w:rsidRDefault="00821E35" w:rsidP="00BE2B9D"/>
    <w:sectPr w:rsidR="00821E35" w:rsidRPr="00BE2B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BE2B9D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B27CA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B34E58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216B78"/>
    <w:rsid w:val="00220881"/>
    <w:rsid w:val="0029013F"/>
    <w:rsid w:val="0030396C"/>
    <w:rsid w:val="003E1A2B"/>
    <w:rsid w:val="004053DC"/>
    <w:rsid w:val="00420682"/>
    <w:rsid w:val="00433E2D"/>
    <w:rsid w:val="0044693F"/>
    <w:rsid w:val="00455CA0"/>
    <w:rsid w:val="00457000"/>
    <w:rsid w:val="00485996"/>
    <w:rsid w:val="004C675E"/>
    <w:rsid w:val="004D124E"/>
    <w:rsid w:val="0054341E"/>
    <w:rsid w:val="00555521"/>
    <w:rsid w:val="005D6558"/>
    <w:rsid w:val="006057E8"/>
    <w:rsid w:val="0061714F"/>
    <w:rsid w:val="00626A8C"/>
    <w:rsid w:val="00645A41"/>
    <w:rsid w:val="006566C6"/>
    <w:rsid w:val="006B06A3"/>
    <w:rsid w:val="006E2505"/>
    <w:rsid w:val="007040FC"/>
    <w:rsid w:val="007938B7"/>
    <w:rsid w:val="007B14BF"/>
    <w:rsid w:val="007B27CA"/>
    <w:rsid w:val="00810A03"/>
    <w:rsid w:val="00821E35"/>
    <w:rsid w:val="0087168D"/>
    <w:rsid w:val="00893E77"/>
    <w:rsid w:val="008B4505"/>
    <w:rsid w:val="008B697F"/>
    <w:rsid w:val="008C1EE3"/>
    <w:rsid w:val="00902320"/>
    <w:rsid w:val="00965F8E"/>
    <w:rsid w:val="009810AD"/>
    <w:rsid w:val="009A24D7"/>
    <w:rsid w:val="00A17745"/>
    <w:rsid w:val="00A45C9B"/>
    <w:rsid w:val="00A948C6"/>
    <w:rsid w:val="00AF42BB"/>
    <w:rsid w:val="00AF704A"/>
    <w:rsid w:val="00B82610"/>
    <w:rsid w:val="00BC0142"/>
    <w:rsid w:val="00BD1140"/>
    <w:rsid w:val="00BD1466"/>
    <w:rsid w:val="00BE2B9D"/>
    <w:rsid w:val="00CB533A"/>
    <w:rsid w:val="00D2647A"/>
    <w:rsid w:val="00D67D7B"/>
    <w:rsid w:val="00D934B1"/>
    <w:rsid w:val="00DE1A38"/>
    <w:rsid w:val="00EA75EB"/>
    <w:rsid w:val="00EB4182"/>
    <w:rsid w:val="00ED3956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F99E-B050-49BC-BC2E-4DD4EF2F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468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2017-10-25T13:06:00Z</dcterms:created>
  <dcterms:modified xsi:type="dcterms:W3CDTF">2017-10-25T18:23:00Z</dcterms:modified>
</cp:coreProperties>
</file>